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BE9" w:rsidRDefault="00331BE9" w:rsidP="00331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31BE9" w:rsidRDefault="00331BE9" w:rsidP="00331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Crick, Northamptonshire. Clerk.</w:t>
      </w:r>
    </w:p>
    <w:p w:rsidR="00331BE9" w:rsidRDefault="00331BE9" w:rsidP="00331BE9">
      <w:pPr>
        <w:rPr>
          <w:rFonts w:ascii="Times New Roman" w:hAnsi="Times New Roman" w:cs="Times New Roman"/>
        </w:rPr>
      </w:pPr>
    </w:p>
    <w:p w:rsidR="00331BE9" w:rsidRDefault="00331BE9" w:rsidP="00331BE9">
      <w:pPr>
        <w:rPr>
          <w:rFonts w:ascii="Times New Roman" w:hAnsi="Times New Roman" w:cs="Times New Roman"/>
        </w:rPr>
      </w:pPr>
    </w:p>
    <w:p w:rsidR="00331BE9" w:rsidRDefault="00331BE9" w:rsidP="00331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Cokkys</w:t>
      </w:r>
      <w:proofErr w:type="spellEnd"/>
      <w:r>
        <w:rPr>
          <w:rFonts w:ascii="Times New Roman" w:hAnsi="Times New Roman" w:cs="Times New Roman"/>
        </w:rPr>
        <w:t>, Dean of Astley(q.v.), brought a plaint of account</w:t>
      </w:r>
    </w:p>
    <w:p w:rsidR="00331BE9" w:rsidRDefault="00331BE9" w:rsidP="00331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 receiver against him.</w:t>
      </w:r>
    </w:p>
    <w:p w:rsidR="00331BE9" w:rsidRDefault="00331BE9" w:rsidP="00331BE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331BE9" w:rsidRDefault="00331BE9" w:rsidP="00331BE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Cokkys</w:t>
      </w:r>
      <w:proofErr w:type="spellEnd"/>
      <w:r>
        <w:rPr>
          <w:rFonts w:ascii="Times New Roman" w:hAnsi="Times New Roman" w:cs="Times New Roman"/>
        </w:rPr>
        <w:t>, Dean of Astley(q.v.), and the Chapter brought a plaint</w:t>
      </w:r>
    </w:p>
    <w:p w:rsidR="00331BE9" w:rsidRDefault="00331BE9" w:rsidP="00331BE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of trespass and taking against him.   (ibid.)</w:t>
      </w:r>
    </w:p>
    <w:p w:rsidR="00331BE9" w:rsidRDefault="00331BE9" w:rsidP="00331BE9">
      <w:pPr>
        <w:rPr>
          <w:rFonts w:ascii="Times New Roman" w:hAnsi="Times New Roman" w:cs="Times New Roman"/>
        </w:rPr>
      </w:pPr>
    </w:p>
    <w:p w:rsidR="00331BE9" w:rsidRDefault="00331BE9" w:rsidP="00331BE9">
      <w:pPr>
        <w:rPr>
          <w:rFonts w:ascii="Times New Roman" w:hAnsi="Times New Roman" w:cs="Times New Roman"/>
        </w:rPr>
      </w:pPr>
    </w:p>
    <w:p w:rsidR="00331BE9" w:rsidRDefault="00331BE9" w:rsidP="00331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July 2017</w:t>
      </w:r>
    </w:p>
    <w:p w:rsidR="006B2F86" w:rsidRPr="00E71FC3" w:rsidRDefault="00331B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BE9" w:rsidRDefault="00331BE9" w:rsidP="00E71FC3">
      <w:r>
        <w:separator/>
      </w:r>
    </w:p>
  </w:endnote>
  <w:endnote w:type="continuationSeparator" w:id="0">
    <w:p w:rsidR="00331BE9" w:rsidRDefault="00331B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BE9" w:rsidRDefault="00331BE9" w:rsidP="00E71FC3">
      <w:r>
        <w:separator/>
      </w:r>
    </w:p>
  </w:footnote>
  <w:footnote w:type="continuationSeparator" w:id="0">
    <w:p w:rsidR="00331BE9" w:rsidRDefault="00331B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E9"/>
    <w:rsid w:val="001A7C09"/>
    <w:rsid w:val="00331B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2333F5-01DF-4268-9F1F-4C76741D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B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2017-07-11T18:52:00Z</dcterms:created>
  <dcterms:modified xsi:type="dcterms:W3CDTF">2017-07-11T18:52:00Z</dcterms:modified>
</cp:coreProperties>
</file>